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873B6" w14:textId="7D2CC9E0" w:rsidR="00535962" w:rsidRPr="00F7167E" w:rsidRDefault="00D9066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3C32E59">
                <wp:simplePos x="0" y="0"/>
                <wp:positionH relativeFrom="column">
                  <wp:posOffset>7058025</wp:posOffset>
                </wp:positionH>
                <wp:positionV relativeFrom="paragraph">
                  <wp:posOffset>-590550</wp:posOffset>
                </wp:positionV>
                <wp:extent cx="1949450" cy="802080"/>
                <wp:effectExtent l="0" t="0" r="12700" b="17145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08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28" y="676"/>
                            <a:ext cx="2425" cy="791"/>
                            <a:chOff x="9141" y="827"/>
                            <a:chExt cx="2019" cy="736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187"/>
                              <a:ext cx="2009" cy="3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271055DA" w:rsidR="006B202F" w:rsidRPr="00535962" w:rsidRDefault="00E8531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671115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0871F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1C2BD3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871F2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6" style="position:absolute;margin-left:555.75pt;margin-top:-46.5pt;width:153.5pt;height:63.1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28;top:676;width:2425;height:791" coordorigin="9141,827" coordsize="2019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1;top:1187;width:2009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271055DA" w:rsidR="006B202F" w:rsidRPr="00535962" w:rsidRDefault="00E8531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671115">
                                <w:rPr>
                                  <w:rStyle w:val="Style2"/>
                                </w:rPr>
                                <w:t>CP</w:t>
                              </w:r>
                              <w:r w:rsidR="004D3384">
                                <w:rPr>
                                  <w:rStyle w:val="Style2"/>
                                </w:rPr>
                                <w:t>202</w:t>
                              </w:r>
                              <w:r w:rsidR="000871F2">
                                <w:rPr>
                                  <w:rStyle w:val="Style2"/>
                                </w:rPr>
                                <w:t>3</w:t>
                              </w:r>
                              <w:r w:rsidR="001C2BD3">
                                <w:rPr>
                                  <w:rStyle w:val="Style2"/>
                                </w:rPr>
                                <w:t>-0</w:t>
                              </w:r>
                              <w:r w:rsidR="004D3384">
                                <w:rPr>
                                  <w:rStyle w:val="Style2"/>
                                </w:rPr>
                                <w:t>0</w:t>
                              </w:r>
                              <w:r w:rsidR="000871F2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2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3B34D80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DAE7373" w:rsidR="00BC61BD" w:rsidRPr="00BC61BD" w:rsidRDefault="004D338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338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900455" wp14:editId="3802E69A">
                                      <wp:extent cx="1482090" cy="523240"/>
                                      <wp:effectExtent l="0" t="0" r="0" b="0"/>
                                      <wp:docPr id="17" name="Picture 2" descr="Logotipo&#10;&#10;Descripción generada automáticament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Picture 2" descr="Logotipo&#10;&#10;Descripción generada automáticament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82090" cy="523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D4BC8" id="Text Box 2" o:spid="_x0000_s1031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DAE7373" w:rsidR="00BC61BD" w:rsidRPr="00BC61BD" w:rsidRDefault="004D3384">
                          <w:pPr>
                            <w:rPr>
                              <w:lang w:val="en-US"/>
                            </w:rPr>
                          </w:pPr>
                          <w:r w:rsidRPr="004D3384">
                            <w:rPr>
                              <w:noProof/>
                            </w:rPr>
                            <w:drawing>
                              <wp:inline distT="0" distB="0" distL="0" distR="0" wp14:anchorId="28900455" wp14:editId="3802E69A">
                                <wp:extent cx="1482090" cy="523240"/>
                                <wp:effectExtent l="0" t="0" r="0" b="0"/>
                                <wp:docPr id="17" name="Picture 2" descr="Logotipo&#10;&#10;Descripción generada automáticament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2" descr="Logotipo&#10;&#10;Descripción generada automáticament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2090" cy="5232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3A49807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0871F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9918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B7ED3">
        <w:trPr>
          <w:trHeight w:val="413"/>
        </w:trPr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B7ED3">
        <w:trPr>
          <w:trHeight w:val="287"/>
        </w:trPr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  <w:tr w:rsidR="006B7ED3" w:rsidRPr="006E45AC" w14:paraId="482BC546" w14:textId="77777777" w:rsidTr="00624E11">
        <w:trPr>
          <w:trHeight w:val="373"/>
        </w:trPr>
        <w:tc>
          <w:tcPr>
            <w:tcW w:w="1101" w:type="dxa"/>
          </w:tcPr>
          <w:p w14:paraId="7EAE8A4D" w14:textId="77777777" w:rsidR="006B7ED3" w:rsidRPr="006E45AC" w:rsidRDefault="006B7ED3" w:rsidP="003805A6"/>
        </w:tc>
        <w:tc>
          <w:tcPr>
            <w:tcW w:w="4394" w:type="dxa"/>
          </w:tcPr>
          <w:p w14:paraId="08FCBA1E" w14:textId="77777777" w:rsidR="006B7ED3" w:rsidRPr="006E45AC" w:rsidRDefault="006B7ED3" w:rsidP="003805A6"/>
        </w:tc>
        <w:tc>
          <w:tcPr>
            <w:tcW w:w="1417" w:type="dxa"/>
          </w:tcPr>
          <w:p w14:paraId="627CB40A" w14:textId="77777777" w:rsidR="006B7ED3" w:rsidRPr="006E45AC" w:rsidRDefault="006B7ED3" w:rsidP="003805A6"/>
        </w:tc>
        <w:tc>
          <w:tcPr>
            <w:tcW w:w="1418" w:type="dxa"/>
          </w:tcPr>
          <w:p w14:paraId="6513C4BD" w14:textId="77777777" w:rsidR="006B7ED3" w:rsidRPr="006E45AC" w:rsidRDefault="006B7ED3" w:rsidP="003805A6"/>
        </w:tc>
        <w:tc>
          <w:tcPr>
            <w:tcW w:w="5528" w:type="dxa"/>
          </w:tcPr>
          <w:p w14:paraId="426F7016" w14:textId="77777777" w:rsidR="006B7ED3" w:rsidRPr="006E45AC" w:rsidRDefault="006B7ED3" w:rsidP="003805A6"/>
        </w:tc>
      </w:tr>
      <w:tr w:rsidR="006B7ED3" w:rsidRPr="006E45AC" w14:paraId="4AB60E3F" w14:textId="77777777" w:rsidTr="00624E11">
        <w:trPr>
          <w:trHeight w:val="373"/>
        </w:trPr>
        <w:tc>
          <w:tcPr>
            <w:tcW w:w="1101" w:type="dxa"/>
          </w:tcPr>
          <w:p w14:paraId="25A0933E" w14:textId="77777777" w:rsidR="006B7ED3" w:rsidRPr="006E45AC" w:rsidRDefault="006B7ED3" w:rsidP="003805A6"/>
        </w:tc>
        <w:tc>
          <w:tcPr>
            <w:tcW w:w="4394" w:type="dxa"/>
          </w:tcPr>
          <w:p w14:paraId="1C3D78A2" w14:textId="77777777" w:rsidR="006B7ED3" w:rsidRPr="006E45AC" w:rsidRDefault="006B7ED3" w:rsidP="003805A6"/>
        </w:tc>
        <w:tc>
          <w:tcPr>
            <w:tcW w:w="1417" w:type="dxa"/>
          </w:tcPr>
          <w:p w14:paraId="7D49A0C9" w14:textId="77777777" w:rsidR="006B7ED3" w:rsidRPr="006E45AC" w:rsidRDefault="006B7ED3" w:rsidP="003805A6"/>
        </w:tc>
        <w:tc>
          <w:tcPr>
            <w:tcW w:w="1418" w:type="dxa"/>
          </w:tcPr>
          <w:p w14:paraId="0CAA393B" w14:textId="77777777" w:rsidR="006B7ED3" w:rsidRPr="006E45AC" w:rsidRDefault="006B7ED3" w:rsidP="003805A6"/>
        </w:tc>
        <w:tc>
          <w:tcPr>
            <w:tcW w:w="5528" w:type="dxa"/>
          </w:tcPr>
          <w:p w14:paraId="796249CC" w14:textId="77777777" w:rsidR="006B7ED3" w:rsidRPr="006E45AC" w:rsidRDefault="006B7ED3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lastRenderedPageBreak/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871F2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C5E09"/>
    <w:rsid w:val="002E1412"/>
    <w:rsid w:val="002E6B9A"/>
    <w:rsid w:val="00314023"/>
    <w:rsid w:val="00332B0B"/>
    <w:rsid w:val="00334E76"/>
    <w:rsid w:val="003C4888"/>
    <w:rsid w:val="003D160E"/>
    <w:rsid w:val="00410707"/>
    <w:rsid w:val="0042490F"/>
    <w:rsid w:val="004564FE"/>
    <w:rsid w:val="00462024"/>
    <w:rsid w:val="00466B9C"/>
    <w:rsid w:val="004D3384"/>
    <w:rsid w:val="004D45A8"/>
    <w:rsid w:val="00521233"/>
    <w:rsid w:val="00535962"/>
    <w:rsid w:val="00560819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71115"/>
    <w:rsid w:val="00691C64"/>
    <w:rsid w:val="006B202F"/>
    <w:rsid w:val="006B365D"/>
    <w:rsid w:val="006B7ED3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45FCE"/>
    <w:rsid w:val="00850351"/>
    <w:rsid w:val="00861D16"/>
    <w:rsid w:val="00862F3E"/>
    <w:rsid w:val="008B3AE5"/>
    <w:rsid w:val="00991864"/>
    <w:rsid w:val="009B42B9"/>
    <w:rsid w:val="009C118A"/>
    <w:rsid w:val="00A16099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668"/>
    <w:rsid w:val="00D90D49"/>
    <w:rsid w:val="00DC5D96"/>
    <w:rsid w:val="00DD4F3E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07113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A34F-0AE0-4064-9FBD-01BD7054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2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19</cp:revision>
  <cp:lastPrinted>2011-03-04T18:41:00Z</cp:lastPrinted>
  <dcterms:created xsi:type="dcterms:W3CDTF">2017-09-28T12:25:00Z</dcterms:created>
  <dcterms:modified xsi:type="dcterms:W3CDTF">2023-03-08T13:06:00Z</dcterms:modified>
</cp:coreProperties>
</file>